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8E6AA" w14:textId="580EDBA9" w:rsidR="00857014" w:rsidRDefault="00857014" w:rsidP="00857014">
      <w:pPr>
        <w:pStyle w:val="NoSpacing"/>
      </w:pPr>
      <w:r>
        <w:rPr>
          <w:u w:val="single"/>
        </w:rPr>
        <w:t>Christopher MASON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90)</w:t>
      </w:r>
    </w:p>
    <w:p w14:paraId="1225E81E" w14:textId="77777777" w:rsidR="00857014" w:rsidRDefault="00857014" w:rsidP="00857014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Foxholes, East Riding of Yorkshire.</w:t>
      </w:r>
    </w:p>
    <w:p w14:paraId="53469100" w14:textId="77777777" w:rsidR="00857014" w:rsidRDefault="00857014" w:rsidP="00857014">
      <w:pPr>
        <w:pStyle w:val="NoSpacing"/>
      </w:pPr>
    </w:p>
    <w:p w14:paraId="55359F7D" w14:textId="77777777" w:rsidR="00857014" w:rsidRDefault="00857014" w:rsidP="00857014">
      <w:pPr>
        <w:pStyle w:val="NoSpacing"/>
      </w:pPr>
    </w:p>
    <w:p w14:paraId="05346D3C" w14:textId="4243C1C1" w:rsidR="00857014" w:rsidRDefault="00857014" w:rsidP="00857014">
      <w:pPr>
        <w:pStyle w:val="NoSpacing"/>
      </w:pPr>
      <w:r>
        <w:tab/>
        <w:t>14</w:t>
      </w:r>
      <w:r>
        <w:t>90</w:t>
      </w:r>
      <w:r>
        <w:tab/>
        <w:t xml:space="preserve">He </w:t>
      </w:r>
      <w:r>
        <w:t>left office in or before this time.</w:t>
      </w:r>
      <w:bookmarkStart w:id="0" w:name="_GoBack"/>
      <w:bookmarkEnd w:id="0"/>
    </w:p>
    <w:p w14:paraId="474F3CB6" w14:textId="77777777" w:rsidR="00857014" w:rsidRDefault="00857014" w:rsidP="00857014">
      <w:pPr>
        <w:pStyle w:val="NoSpacing"/>
      </w:pPr>
      <w:r>
        <w:tab/>
      </w:r>
      <w:r>
        <w:tab/>
        <w:t>(from the board in the church)</w:t>
      </w:r>
    </w:p>
    <w:p w14:paraId="45D8E882" w14:textId="77777777" w:rsidR="00857014" w:rsidRDefault="00857014" w:rsidP="00857014">
      <w:pPr>
        <w:pStyle w:val="NoSpacing"/>
      </w:pPr>
    </w:p>
    <w:p w14:paraId="2D5CADA0" w14:textId="77777777" w:rsidR="00857014" w:rsidRDefault="00857014" w:rsidP="00857014">
      <w:pPr>
        <w:pStyle w:val="NoSpacing"/>
      </w:pPr>
    </w:p>
    <w:p w14:paraId="577DAA44" w14:textId="77777777" w:rsidR="00857014" w:rsidRPr="00B67088" w:rsidRDefault="00857014" w:rsidP="00857014">
      <w:pPr>
        <w:pStyle w:val="NoSpacing"/>
      </w:pPr>
      <w:r>
        <w:t>8 May 2019</w:t>
      </w:r>
    </w:p>
    <w:p w14:paraId="068C8021" w14:textId="3B79E3E7" w:rsidR="006B2F86" w:rsidRPr="00857014" w:rsidRDefault="00857014" w:rsidP="00E71FC3">
      <w:pPr>
        <w:pStyle w:val="NoSpacing"/>
      </w:pPr>
    </w:p>
    <w:sectPr w:rsidR="006B2F86" w:rsidRPr="008570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CE1A" w14:textId="77777777" w:rsidR="00857014" w:rsidRDefault="00857014" w:rsidP="00E71FC3">
      <w:pPr>
        <w:spacing w:after="0" w:line="240" w:lineRule="auto"/>
      </w:pPr>
      <w:r>
        <w:separator/>
      </w:r>
    </w:p>
  </w:endnote>
  <w:endnote w:type="continuationSeparator" w:id="0">
    <w:p w14:paraId="14F2A743" w14:textId="77777777" w:rsidR="00857014" w:rsidRDefault="008570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F6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C20AB" w14:textId="77777777" w:rsidR="00857014" w:rsidRDefault="00857014" w:rsidP="00E71FC3">
      <w:pPr>
        <w:spacing w:after="0" w:line="240" w:lineRule="auto"/>
      </w:pPr>
      <w:r>
        <w:separator/>
      </w:r>
    </w:p>
  </w:footnote>
  <w:footnote w:type="continuationSeparator" w:id="0">
    <w:p w14:paraId="37C5594E" w14:textId="77777777" w:rsidR="00857014" w:rsidRDefault="008570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014"/>
    <w:rsid w:val="001A7C09"/>
    <w:rsid w:val="00577BD5"/>
    <w:rsid w:val="00656CBA"/>
    <w:rsid w:val="006A1F77"/>
    <w:rsid w:val="00733BE7"/>
    <w:rsid w:val="008570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51FDE"/>
  <w15:chartTrackingRefBased/>
  <w15:docId w15:val="{6F7877F8-E47F-42F3-8A37-1BDDCE81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2019-05-08T19:44:00Z</dcterms:created>
  <dcterms:modified xsi:type="dcterms:W3CDTF">2019-05-08T19:48:00Z</dcterms:modified>
</cp:coreProperties>
</file>